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545" w:rsidRDefault="00820545" w:rsidP="00820545">
      <w:pPr>
        <w:pStyle w:val="Heading1"/>
        <w:jc w:val="center"/>
      </w:pPr>
      <w:r>
        <w:t>PROCURA SPECIALA GENERALA</w:t>
      </w:r>
    </w:p>
    <w:p w:rsidR="00820545" w:rsidRDefault="00820545" w:rsidP="00820545"/>
    <w:p w:rsidR="00820545" w:rsidRPr="00820545" w:rsidRDefault="00820545" w:rsidP="00820545">
      <w:pPr>
        <w:rPr>
          <w:b/>
          <w:i/>
          <w:sz w:val="24"/>
          <w:szCs w:val="24"/>
        </w:rPr>
      </w:pPr>
      <w:r w:rsidRPr="00820545">
        <w:rPr>
          <w:b/>
          <w:i/>
          <w:sz w:val="24"/>
          <w:szCs w:val="24"/>
        </w:rPr>
        <w:t>PARTI - Procura speciala</w:t>
      </w:r>
    </w:p>
    <w:p w:rsidR="00820545" w:rsidRDefault="00820545" w:rsidP="00820545">
      <w:r>
        <w:t>Subsemnatul ______________________ , domiciliat in ___________________________ identificat cu ______ seria _______ nr.____________, eliberat de ___________________</w:t>
      </w:r>
    </w:p>
    <w:p w:rsidR="00820545" w:rsidRDefault="00820545" w:rsidP="00820545">
      <w:r>
        <w:t>împuternicesc prin prezenta</w:t>
      </w:r>
    </w:p>
    <w:p w:rsidR="00820545" w:rsidRDefault="00820545" w:rsidP="00820545">
      <w:r>
        <w:t>pe ___________________ domiciliat in __________________ __________________, pentru ca in numele meu si pentru mine sa ma reprezinte cu depline puteri in fata ______________________in vederea _______________________________</w:t>
      </w:r>
    </w:p>
    <w:p w:rsidR="00820545" w:rsidRDefault="00820545" w:rsidP="00820545"/>
    <w:p w:rsidR="00820545" w:rsidRPr="00820545" w:rsidRDefault="00820545" w:rsidP="00820545">
      <w:pPr>
        <w:rPr>
          <w:b/>
          <w:i/>
          <w:sz w:val="24"/>
          <w:szCs w:val="24"/>
        </w:rPr>
      </w:pPr>
      <w:r w:rsidRPr="00820545">
        <w:rPr>
          <w:b/>
          <w:i/>
          <w:sz w:val="24"/>
          <w:szCs w:val="24"/>
        </w:rPr>
        <w:t>MANDAT - Procura speciala</w:t>
      </w:r>
    </w:p>
    <w:p w:rsidR="00820545" w:rsidRDefault="00820545" w:rsidP="00820545"/>
    <w:p w:rsidR="00820545" w:rsidRDefault="00820545" w:rsidP="00820545">
      <w:r>
        <w:t>In baza prezentului mandat, imputernicitul meu se va prezenta la __________________, __________________, in vederea indeplinirii tuturor formalitatilor de __________________, va putea face cereri si va putea da declaratii, semnand in numele meu si pentru mine oriunde va fi necesar, in limitele prezentului mandat, semnatura sa fiindu-mi opozabila.</w:t>
      </w:r>
    </w:p>
    <w:p w:rsidR="00820545" w:rsidRDefault="00820545" w:rsidP="00820545"/>
    <w:p w:rsidR="00820545" w:rsidRDefault="00820545" w:rsidP="00820545">
      <w:r>
        <w:t>Redactat si procesat de _______________________azi_____________in _______exemplare</w:t>
      </w:r>
    </w:p>
    <w:p w:rsidR="00820545" w:rsidRDefault="00820545" w:rsidP="00820545">
      <w:r>
        <w:t>la __________________________</w:t>
      </w:r>
    </w:p>
    <w:p w:rsidR="00820545" w:rsidRDefault="00820545" w:rsidP="00820545"/>
    <w:p w:rsidR="00820545" w:rsidRDefault="00820545" w:rsidP="00820545">
      <w:r>
        <w:t>MANDANT   :________________________                        MANDATAR :____________________</w:t>
      </w:r>
    </w:p>
    <w:p w:rsidR="00820545" w:rsidRDefault="00820545" w:rsidP="00820545">
      <w:r>
        <w:t>Legitimat cu:________________________                        Legitimat cu:____________________</w:t>
      </w:r>
    </w:p>
    <w:p w:rsidR="00820545" w:rsidRDefault="00820545" w:rsidP="00820545">
      <w:r>
        <w:t>Semnatura   :________________________                        Semnatura   :____________________</w:t>
      </w:r>
    </w:p>
    <w:p w:rsidR="00820545" w:rsidRDefault="00820545" w:rsidP="00820545"/>
    <w:p w:rsidR="005A56FF" w:rsidRPr="00460A45" w:rsidRDefault="005A56FF" w:rsidP="005A56FF"/>
    <w:p w:rsidR="00897BD7" w:rsidRDefault="00897BD7"/>
    <w:sectPr w:rsidR="00897BD7" w:rsidSect="001E3F57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535B" w:rsidRDefault="0015535B" w:rsidP="00647749">
      <w:pPr>
        <w:spacing w:after="0" w:line="240" w:lineRule="auto"/>
      </w:pPr>
      <w:r>
        <w:separator/>
      </w:r>
    </w:p>
  </w:endnote>
  <w:endnote w:type="continuationSeparator" w:id="0">
    <w:p w:rsidR="0015535B" w:rsidRDefault="0015535B" w:rsidP="006477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5FAC" w:rsidRDefault="0015535B" w:rsidP="00A65FAC">
    <w:pPr>
      <w:pStyle w:val="Footer"/>
      <w:jc w:val="center"/>
      <w:rPr>
        <w:lang w:val="ro-RO"/>
      </w:rPr>
    </w:pPr>
  </w:p>
  <w:p w:rsidR="00A65FAC" w:rsidRPr="001879E2" w:rsidRDefault="00897BD7" w:rsidP="00A65FAC">
    <w:pPr>
      <w:pStyle w:val="Footer"/>
      <w:tabs>
        <w:tab w:val="center" w:pos="5040"/>
        <w:tab w:val="left" w:pos="6990"/>
      </w:tabs>
      <w:rPr>
        <w:lang w:val="ro-RO"/>
      </w:rPr>
    </w:pPr>
    <w:r>
      <w:tab/>
    </w:r>
    <w:r>
      <w:rPr>
        <w:noProof/>
        <w:lang w:bidi="ar-S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1143000</wp:posOffset>
          </wp:positionH>
          <wp:positionV relativeFrom="paragraph">
            <wp:posOffset>-9525</wp:posOffset>
          </wp:positionV>
          <wp:extent cx="457200" cy="432435"/>
          <wp:effectExtent l="19050" t="0" r="0" b="0"/>
          <wp:wrapTight wrapText="bothSides">
            <wp:wrapPolygon edited="0">
              <wp:start x="-900" y="0"/>
              <wp:lineTo x="-900" y="20934"/>
              <wp:lineTo x="21600" y="20934"/>
              <wp:lineTo x="21600" y="0"/>
              <wp:lineTo x="-900" y="0"/>
            </wp:wrapPolygon>
          </wp:wrapTight>
          <wp:docPr id="1" name="Picture 1" descr="Fav_of_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av_of_2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324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hyperlink r:id="rId2" w:history="1">
      <w:r w:rsidRPr="00B05D33">
        <w:rPr>
          <w:rStyle w:val="Hyperlink"/>
          <w:lang w:val="ro-RO"/>
        </w:rPr>
        <w:t>www.oficial.ro</w:t>
      </w:r>
    </w:hyperlink>
    <w:r>
      <w:rPr>
        <w:lang w:val="ro-RO"/>
      </w:rPr>
      <w:t xml:space="preserve"> formulare  acte</w:t>
    </w:r>
    <w:r>
      <w:rPr>
        <w:lang w:val="ro-RO"/>
      </w:rPr>
      <w:tab/>
    </w:r>
  </w:p>
  <w:p w:rsidR="00A65FAC" w:rsidRDefault="0015535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535B" w:rsidRDefault="0015535B" w:rsidP="00647749">
      <w:pPr>
        <w:spacing w:after="0" w:line="240" w:lineRule="auto"/>
      </w:pPr>
      <w:r>
        <w:separator/>
      </w:r>
    </w:p>
  </w:footnote>
  <w:footnote w:type="continuationSeparator" w:id="0">
    <w:p w:rsidR="0015535B" w:rsidRDefault="0015535B" w:rsidP="0064774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5535B"/>
    <w:rsid w:val="0015535B"/>
    <w:rsid w:val="005A56FF"/>
    <w:rsid w:val="00647749"/>
    <w:rsid w:val="00820545"/>
    <w:rsid w:val="00897B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749"/>
  </w:style>
  <w:style w:type="paragraph" w:styleId="Heading1">
    <w:name w:val="heading 1"/>
    <w:basedOn w:val="Normal"/>
    <w:next w:val="Normal"/>
    <w:link w:val="Heading1Char"/>
    <w:uiPriority w:val="9"/>
    <w:qFormat/>
    <w:rsid w:val="0082054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nhideWhenUsed/>
    <w:rsid w:val="005A56FF"/>
    <w:pPr>
      <w:tabs>
        <w:tab w:val="center" w:pos="4680"/>
        <w:tab w:val="right" w:pos="9360"/>
      </w:tabs>
      <w:spacing w:after="0" w:line="240" w:lineRule="auto"/>
    </w:pPr>
    <w:rPr>
      <w:rFonts w:asciiTheme="majorHAnsi" w:eastAsiaTheme="majorEastAsia" w:hAnsiTheme="majorHAnsi" w:cstheme="majorBidi"/>
      <w:lang w:bidi="en-US"/>
    </w:rPr>
  </w:style>
  <w:style w:type="character" w:customStyle="1" w:styleId="FooterChar">
    <w:name w:val="Footer Char"/>
    <w:basedOn w:val="DefaultParagraphFont"/>
    <w:link w:val="Footer"/>
    <w:rsid w:val="005A56FF"/>
    <w:rPr>
      <w:rFonts w:asciiTheme="majorHAnsi" w:eastAsiaTheme="majorEastAsia" w:hAnsiTheme="majorHAnsi" w:cstheme="majorBidi"/>
      <w:lang w:bidi="en-US"/>
    </w:rPr>
  </w:style>
  <w:style w:type="character" w:styleId="Hyperlink">
    <w:name w:val="Hyperlink"/>
    <w:basedOn w:val="DefaultParagraphFont"/>
    <w:rsid w:val="005A56F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82054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oficial.ro/" TargetMode="External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\AppData\Roaming\Microsoft\Templates\Oficial%20W2007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Oficial W2007.dotx</Template>
  <TotalTime>3</TotalTime>
  <Pages>1</Pages>
  <Words>185</Words>
  <Characters>1057</Characters>
  <Application>Microsoft Office Word</Application>
  <DocSecurity>0</DocSecurity>
  <Lines>8</Lines>
  <Paragraphs>2</Paragraphs>
  <ScaleCrop>false</ScaleCrop>
  <Company/>
  <LinksUpToDate>false</LinksUpToDate>
  <CharactersWithSpaces>1240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</dc:creator>
  <cp:lastModifiedBy>us</cp:lastModifiedBy>
  <cp:revision>1</cp:revision>
  <dcterms:created xsi:type="dcterms:W3CDTF">2013-02-05T09:45:00Z</dcterms:created>
  <dcterms:modified xsi:type="dcterms:W3CDTF">2013-02-05T09:48:00Z</dcterms:modified>
</cp:coreProperties>
</file>